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05B06" w14:textId="0D01BA14" w:rsidR="00535962" w:rsidRPr="00F7167E" w:rsidRDefault="002B7C98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1F0125D" wp14:editId="7E295FE4">
                <wp:simplePos x="0" y="0"/>
                <wp:positionH relativeFrom="column">
                  <wp:posOffset>7277100</wp:posOffset>
                </wp:positionH>
                <wp:positionV relativeFrom="paragraph">
                  <wp:posOffset>-571500</wp:posOffset>
                </wp:positionV>
                <wp:extent cx="1682115" cy="701040"/>
                <wp:effectExtent l="0" t="0" r="1333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211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882" y="561"/>
                            <a:ext cx="2472" cy="982"/>
                            <a:chOff x="9102" y="720"/>
                            <a:chExt cx="2058" cy="913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02" y="1077"/>
                              <a:ext cx="2058" cy="55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2ABBFF5" w14:textId="33D8EB22" w:rsidR="00840E00" w:rsidRPr="00535962" w:rsidRDefault="002B7C98" w:rsidP="00840E00">
                                    <w:pPr>
                                      <w:jc w:val="center"/>
                                    </w:pPr>
                                    <w:r w:rsidRPr="002B7C98">
                                      <w:rPr>
                                        <w:rStyle w:val="Style2"/>
                                      </w:rPr>
                                      <w:t>MEM-CCC-CP-2025-002</w:t>
                                    </w:r>
                                    <w:r w:rsidR="00505B4F">
                                      <w:rPr>
                                        <w:rStyle w:val="Style2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A179D6D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F0125D" id="Group 20" o:spid="_x0000_s1026" style="position:absolute;margin-left:573pt;margin-top:-45pt;width:132.45pt;height:55.2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882;top:561;width:2472;height:982" coordorigin="9102,720" coordsize="2058,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02;top:1077;width:2058;height: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2ABBFF5" w14:textId="33D8EB22" w:rsidR="00840E00" w:rsidRPr="00535962" w:rsidRDefault="002B7C98" w:rsidP="00840E00">
                              <w:pPr>
                                <w:jc w:val="center"/>
                              </w:pPr>
                              <w:r w:rsidRPr="002B7C98">
                                <w:rPr>
                                  <w:rStyle w:val="Style2"/>
                                </w:rPr>
                                <w:t>MEM-CCC-CP-2025-002</w:t>
                              </w:r>
                              <w:r w:rsidR="00505B4F">
                                <w:rPr>
                                  <w:rStyle w:val="Style2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A179D6D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4B2F5C47" wp14:editId="72F3F7F1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47BC4D3" wp14:editId="164C4BB6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10B80958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EB035A9" wp14:editId="39076026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BC4D3" id="Text Box 2" o:spid="_x0000_s1031" type="#_x0000_t202" style="position:absolute;margin-left:-37.2pt;margin-top:-26.35pt;width:81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10B80958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EB035A9" wp14:editId="39076026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727350" wp14:editId="67BEADEF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9B7B18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27350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749B7B18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960D013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9239CEB" wp14:editId="064796DA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AA2612" w14:textId="4EE74077" w:rsidR="002E1412" w:rsidRPr="002E1412" w:rsidRDefault="00041228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505B4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Ministerio de Energía y Minas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239CEB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02AA2612" w14:textId="4EE74077" w:rsidR="002E1412" w:rsidRPr="002E1412" w:rsidRDefault="0004122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505B4F">
                            <w:rPr>
                              <w:rStyle w:val="Style6"/>
                              <w:sz w:val="24"/>
                              <w:szCs w:val="24"/>
                            </w:rPr>
                            <w:t>Ministerio de Energía y Minas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372D482" wp14:editId="674F3240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EDF4F2" w14:textId="77777777" w:rsidR="0026335F" w:rsidRPr="0026335F" w:rsidRDefault="0004122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72D482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47EDF4F2" w14:textId="77777777" w:rsidR="0026335F" w:rsidRPr="0026335F" w:rsidRDefault="0043033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21B19AF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47B5D6" wp14:editId="2E17C4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B4BED9" w14:textId="77777777" w:rsidR="00F7443C" w:rsidRPr="004767CC" w:rsidRDefault="00041228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7B5D6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7BB4BED9" w14:textId="77777777" w:rsidR="00F7443C" w:rsidRPr="004767CC" w:rsidRDefault="0043033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0E7F7E6" wp14:editId="3E1E1370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48783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7F7E6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0E48783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4B50B91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0898DF8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78184A3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56E3379B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65D90E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3047807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7E336758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6D7D890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03FE74E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53D7DE4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1B77C04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5C19611A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4AF0A72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5A3095BF" w14:textId="77777777" w:rsidR="007372FF" w:rsidRPr="002B7C98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val="pt-BR"/>
              </w:rPr>
            </w:pPr>
            <w:r w:rsidRPr="002B7C98">
              <w:rPr>
                <w:rFonts w:ascii="Arial" w:hAnsi="Arial" w:cs="Arial"/>
                <w:b/>
                <w:bCs/>
                <w:sz w:val="20"/>
                <w:szCs w:val="22"/>
                <w:lang w:val="pt-BR"/>
              </w:rPr>
              <w:t xml:space="preserve">Titular principal (P) o </w:t>
            </w:r>
            <w:proofErr w:type="spellStart"/>
            <w:r w:rsidRPr="002B7C98">
              <w:rPr>
                <w:rFonts w:ascii="Arial" w:hAnsi="Arial" w:cs="Arial"/>
                <w:b/>
                <w:bCs/>
                <w:sz w:val="20"/>
                <w:szCs w:val="22"/>
                <w:lang w:val="pt-BR"/>
              </w:rPr>
              <w:t>Subcontratista</w:t>
            </w:r>
            <w:proofErr w:type="spellEnd"/>
            <w:r w:rsidRPr="002B7C98">
              <w:rPr>
                <w:rFonts w:ascii="Arial" w:hAnsi="Arial" w:cs="Arial"/>
                <w:b/>
                <w:bCs/>
                <w:sz w:val="20"/>
                <w:szCs w:val="22"/>
                <w:lang w:val="pt-BR"/>
              </w:rPr>
              <w:t xml:space="preserve"> (S)</w:t>
            </w:r>
          </w:p>
        </w:tc>
        <w:tc>
          <w:tcPr>
            <w:tcW w:w="1843" w:type="dxa"/>
            <w:vAlign w:val="center"/>
          </w:tcPr>
          <w:p w14:paraId="14EDB48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353A3C8" w14:textId="77777777" w:rsidTr="00822B7A">
        <w:trPr>
          <w:trHeight w:val="229"/>
          <w:jc w:val="center"/>
        </w:trPr>
        <w:tc>
          <w:tcPr>
            <w:tcW w:w="0" w:type="auto"/>
          </w:tcPr>
          <w:p w14:paraId="1510A6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3ABE85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A23D8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C3810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DEBAE1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83D22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D22C5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A106D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76A93FD" w14:textId="77777777" w:rsidTr="00822B7A">
        <w:trPr>
          <w:trHeight w:val="211"/>
          <w:jc w:val="center"/>
        </w:trPr>
        <w:tc>
          <w:tcPr>
            <w:tcW w:w="0" w:type="auto"/>
          </w:tcPr>
          <w:p w14:paraId="7ABF0A1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DF31D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2CA13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D68E4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C10B71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4DBB3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914D5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F5413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8856340" w14:textId="77777777" w:rsidTr="00822B7A">
        <w:trPr>
          <w:trHeight w:val="229"/>
          <w:jc w:val="center"/>
        </w:trPr>
        <w:tc>
          <w:tcPr>
            <w:tcW w:w="0" w:type="auto"/>
          </w:tcPr>
          <w:p w14:paraId="0EBC1D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1BE50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D25D3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F23FD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2AFDE6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FF3C08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52CD96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9DE5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125F902" w14:textId="77777777" w:rsidTr="00822B7A">
        <w:trPr>
          <w:trHeight w:val="229"/>
          <w:jc w:val="center"/>
        </w:trPr>
        <w:tc>
          <w:tcPr>
            <w:tcW w:w="0" w:type="auto"/>
          </w:tcPr>
          <w:p w14:paraId="303D8B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41EAE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826E8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7A76B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CE578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A39D5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7AEEB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C8F511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F5AB2AA" w14:textId="77777777" w:rsidTr="00822B7A">
        <w:trPr>
          <w:trHeight w:val="229"/>
          <w:jc w:val="center"/>
        </w:trPr>
        <w:tc>
          <w:tcPr>
            <w:tcW w:w="0" w:type="auto"/>
          </w:tcPr>
          <w:p w14:paraId="78CE70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2C0E5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D34517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B26B90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795C14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72471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C3430B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93EF5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4F4ADA0" w14:textId="77777777" w:rsidTr="00822B7A">
        <w:trPr>
          <w:trHeight w:val="229"/>
          <w:jc w:val="center"/>
        </w:trPr>
        <w:tc>
          <w:tcPr>
            <w:tcW w:w="0" w:type="auto"/>
          </w:tcPr>
          <w:p w14:paraId="1584E99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7022A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9302E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86911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CF481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80D4FA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1B4B2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C41D77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8140BE9" w14:textId="77777777" w:rsidTr="00822B7A">
        <w:trPr>
          <w:trHeight w:val="229"/>
          <w:jc w:val="center"/>
        </w:trPr>
        <w:tc>
          <w:tcPr>
            <w:tcW w:w="0" w:type="auto"/>
          </w:tcPr>
          <w:p w14:paraId="69B5BD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C31B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9FA95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D4AEB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290A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783A4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40A1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8980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2667BD2" w14:textId="77777777" w:rsidTr="00822B7A">
        <w:trPr>
          <w:trHeight w:val="211"/>
          <w:jc w:val="center"/>
        </w:trPr>
        <w:tc>
          <w:tcPr>
            <w:tcW w:w="0" w:type="auto"/>
          </w:tcPr>
          <w:p w14:paraId="3419E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FBA2C5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443C11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653BE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EA1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D4CC6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56FE05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FFDB0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B29B179" w14:textId="77777777" w:rsidTr="00822B7A">
        <w:trPr>
          <w:trHeight w:val="229"/>
          <w:jc w:val="center"/>
        </w:trPr>
        <w:tc>
          <w:tcPr>
            <w:tcW w:w="0" w:type="auto"/>
          </w:tcPr>
          <w:p w14:paraId="60A91D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2ECEF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69C82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D4DC1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AF1DF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C1970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6EA72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B3E96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A9E977C" w14:textId="77777777" w:rsidTr="00822B7A">
        <w:trPr>
          <w:trHeight w:val="229"/>
          <w:jc w:val="center"/>
        </w:trPr>
        <w:tc>
          <w:tcPr>
            <w:tcW w:w="0" w:type="auto"/>
          </w:tcPr>
          <w:p w14:paraId="598A162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180633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56AB2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9603E8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C4B1B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8767D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4AD5B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9A3C3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0126367C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3204DCA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7F91056C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989EC0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3B304DB7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7222D7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7DD3F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1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518C7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0FE14008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AD709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AD384E" wp14:editId="1E560279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005DC8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AD384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B005DC8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A99247" wp14:editId="585DA215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DA5CBB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424282E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4A99247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00DA5CBB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424282E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54D83861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1B1FD5E0" wp14:editId="2F5CA879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5F7BF5B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0C74AF9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8BAE7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40824D8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9353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0EA"/>
    <w:rsid w:val="0001679F"/>
    <w:rsid w:val="00034DD9"/>
    <w:rsid w:val="00041228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C50A7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B7C98"/>
    <w:rsid w:val="002E1412"/>
    <w:rsid w:val="00314023"/>
    <w:rsid w:val="0031441A"/>
    <w:rsid w:val="003B38E0"/>
    <w:rsid w:val="003F0543"/>
    <w:rsid w:val="0042490F"/>
    <w:rsid w:val="00430335"/>
    <w:rsid w:val="00466B9C"/>
    <w:rsid w:val="004762B3"/>
    <w:rsid w:val="004767CC"/>
    <w:rsid w:val="004C4743"/>
    <w:rsid w:val="00505B4F"/>
    <w:rsid w:val="0053293F"/>
    <w:rsid w:val="00535962"/>
    <w:rsid w:val="00536243"/>
    <w:rsid w:val="00551CCA"/>
    <w:rsid w:val="005A5E33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C2803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73D8827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</TotalTime>
  <Pages>1</Pages>
  <Words>114</Words>
  <Characters>781</Characters>
  <Application>Microsoft Office Word</Application>
  <DocSecurity>0</DocSecurity>
  <Lines>156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Erika Yokasta Trinidad López</cp:lastModifiedBy>
  <cp:revision>6</cp:revision>
  <cp:lastPrinted>2011-03-04T19:05:00Z</cp:lastPrinted>
  <dcterms:created xsi:type="dcterms:W3CDTF">2025-08-11T20:16:00Z</dcterms:created>
  <dcterms:modified xsi:type="dcterms:W3CDTF">2025-12-19T17:02:00Z</dcterms:modified>
</cp:coreProperties>
</file>